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378724" w14:textId="53B99DEE" w:rsidR="00433DDE" w:rsidRDefault="00433DDE" w:rsidP="00433DDE">
      <w:pPr>
        <w:pStyle w:val="Unittitle"/>
      </w:pPr>
      <w:r>
        <w:t>12</w:t>
      </w:r>
      <w:r w:rsidR="00801A68">
        <w:t>.</w:t>
      </w:r>
      <w:r>
        <w:t xml:space="preserve"> Building </w:t>
      </w:r>
      <w:r w:rsidR="00801A68">
        <w:t>s</w:t>
      </w:r>
      <w:r>
        <w:t xml:space="preserve">ervices </w:t>
      </w:r>
      <w:r w:rsidR="00801A68">
        <w:t>e</w:t>
      </w:r>
      <w:r>
        <w:t>ngineering (BSE) systems</w:t>
      </w:r>
    </w:p>
    <w:p w14:paraId="0431B6B4" w14:textId="71612549" w:rsidR="00433DDE" w:rsidRPr="002F5A2D" w:rsidRDefault="00474F67" w:rsidP="00433DDE">
      <w:pPr>
        <w:pStyle w:val="Heading1"/>
      </w:pPr>
      <w:r w:rsidRPr="00692A45">
        <w:t xml:space="preserve">Worksheet </w:t>
      </w:r>
      <w:r>
        <w:t>1</w:t>
      </w:r>
      <w:r w:rsidR="00801A68">
        <w:t>5</w:t>
      </w:r>
      <w:r w:rsidRPr="00692A45">
        <w:t xml:space="preserve">: </w:t>
      </w:r>
      <w:r w:rsidR="00433DDE">
        <w:t>Electrical supply</w:t>
      </w:r>
      <w:r w:rsidRPr="00692A45">
        <w:t xml:space="preserve"> (</w:t>
      </w:r>
      <w:r w:rsidR="00801A68">
        <w:t>learner</w:t>
      </w:r>
      <w:r w:rsidRPr="00692A45">
        <w:t>)</w:t>
      </w:r>
    </w:p>
    <w:p w14:paraId="7DF3D99A" w14:textId="77777777" w:rsidR="000D7E18" w:rsidRDefault="000D7E18" w:rsidP="000D7E18">
      <w:pPr>
        <w:pStyle w:val="ListParagraph"/>
        <w:numPr>
          <w:ilvl w:val="0"/>
          <w:numId w:val="35"/>
        </w:numPr>
        <w:ind w:left="360"/>
        <w:rPr>
          <w:rFonts w:ascii="Arial" w:hAnsi="Arial" w:cs="Arial"/>
        </w:rPr>
      </w:pPr>
      <w:r w:rsidRPr="002F5A2D">
        <w:rPr>
          <w:rFonts w:ascii="Arial" w:hAnsi="Arial" w:cs="Arial"/>
        </w:rPr>
        <w:t>Complete the table below to match the correct voltage</w:t>
      </w:r>
      <w:r>
        <w:rPr>
          <w:rFonts w:ascii="Arial" w:hAnsi="Arial" w:cs="Arial"/>
        </w:rPr>
        <w:t xml:space="preserve"> (230 or 400V)</w:t>
      </w:r>
      <w:r w:rsidRPr="002F5A2D">
        <w:rPr>
          <w:rFonts w:ascii="Arial" w:hAnsi="Arial" w:cs="Arial"/>
        </w:rPr>
        <w:t xml:space="preserve"> to the </w:t>
      </w:r>
      <w:r>
        <w:rPr>
          <w:rFonts w:ascii="Arial" w:hAnsi="Arial" w:cs="Arial"/>
        </w:rPr>
        <w:t>BSE component</w:t>
      </w:r>
      <w:r w:rsidRPr="002F5A2D">
        <w:rPr>
          <w:rFonts w:ascii="Arial" w:hAnsi="Arial" w:cs="Arial"/>
        </w:rPr>
        <w:t>.</w:t>
      </w:r>
    </w:p>
    <w:p w14:paraId="259FDF28" w14:textId="77777777" w:rsidR="00433DDE" w:rsidRPr="002F5A2D" w:rsidRDefault="00433DDE" w:rsidP="00433DDE">
      <w:pPr>
        <w:pStyle w:val="ListParagraph"/>
        <w:rPr>
          <w:rFonts w:ascii="Arial" w:hAnsi="Arial" w:cs="Arial"/>
        </w:rPr>
      </w:pPr>
    </w:p>
    <w:tbl>
      <w:tblPr>
        <w:tblW w:w="840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4320"/>
        <w:gridCol w:w="4080"/>
      </w:tblGrid>
      <w:tr w:rsidR="00433DDE" w:rsidRPr="00ED3F9A" w14:paraId="1CD2B03E" w14:textId="77777777" w:rsidTr="00ED3F9A">
        <w:trPr>
          <w:trHeight w:val="236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415745C" w14:textId="64BFBA3B" w:rsidR="00433DDE" w:rsidRPr="00ED3F9A" w:rsidRDefault="00433DDE" w:rsidP="00ED3F9A">
            <w:pPr>
              <w:spacing w:after="0" w:line="240" w:lineRule="auto"/>
              <w:rPr>
                <w:rFonts w:eastAsia="Times New Roman" w:cs="Arial"/>
                <w:lang w:eastAsia="en-GB"/>
              </w:rPr>
            </w:pPr>
            <w:r w:rsidRPr="00ED3F9A">
              <w:rPr>
                <w:rFonts w:eastAsia="Times New Roman" w:cs="Arial"/>
                <w:b/>
                <w:bCs/>
                <w:color w:val="000000"/>
                <w:kern w:val="24"/>
                <w:lang w:val="en-US" w:eastAsia="en-GB"/>
              </w:rPr>
              <w:t xml:space="preserve">BSE </w:t>
            </w:r>
            <w:r w:rsidR="000D7E18">
              <w:rPr>
                <w:rFonts w:eastAsia="Times New Roman" w:cs="Arial"/>
                <w:b/>
                <w:bCs/>
                <w:color w:val="000000"/>
                <w:kern w:val="24"/>
                <w:lang w:val="en-US" w:eastAsia="en-GB"/>
              </w:rPr>
              <w:t>component</w:t>
            </w:r>
          </w:p>
        </w:tc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61DB5C2" w14:textId="51353586" w:rsidR="00433DDE" w:rsidRPr="00ED3F9A" w:rsidRDefault="00433DDE" w:rsidP="00ED3F9A">
            <w:pPr>
              <w:spacing w:after="0" w:line="240" w:lineRule="auto"/>
              <w:rPr>
                <w:rFonts w:eastAsia="Times New Roman" w:cs="Arial"/>
                <w:lang w:eastAsia="en-GB"/>
              </w:rPr>
            </w:pPr>
            <w:r w:rsidRPr="00ED3F9A">
              <w:rPr>
                <w:rFonts w:eastAsia="Times New Roman" w:cs="Arial"/>
                <w:b/>
                <w:bCs/>
                <w:color w:val="000000"/>
                <w:kern w:val="24"/>
                <w:lang w:val="en-US" w:eastAsia="en-GB"/>
              </w:rPr>
              <w:t>Voltage</w:t>
            </w:r>
          </w:p>
        </w:tc>
      </w:tr>
      <w:tr w:rsidR="00433DDE" w:rsidRPr="00ED3F9A" w14:paraId="24151E18" w14:textId="77777777" w:rsidTr="00ED3F9A">
        <w:trPr>
          <w:trHeight w:val="584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9BFE90D" w14:textId="6A0086E4" w:rsidR="00433DDE" w:rsidRPr="00ED3F9A" w:rsidRDefault="00433DDE" w:rsidP="00ED3F9A">
            <w:pPr>
              <w:spacing w:after="0" w:line="240" w:lineRule="auto"/>
              <w:rPr>
                <w:rFonts w:eastAsia="Times New Roman" w:cs="Arial"/>
                <w:lang w:eastAsia="en-GB"/>
              </w:rPr>
            </w:pPr>
            <w:r w:rsidRPr="00ED3F9A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 xml:space="preserve">Domestic </w:t>
            </w:r>
            <w:r w:rsidR="000D7E18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>h</w:t>
            </w:r>
            <w:r w:rsidRPr="00ED3F9A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 xml:space="preserve">eating </w:t>
            </w:r>
            <w:r w:rsidR="000D7E18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>p</w:t>
            </w:r>
            <w:r w:rsidRPr="00ED3F9A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>ump</w:t>
            </w:r>
          </w:p>
        </w:tc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25C9035" w14:textId="44DFBE40" w:rsidR="00433DDE" w:rsidRPr="00ED3F9A" w:rsidRDefault="00433DDE" w:rsidP="00ED3F9A">
            <w:pPr>
              <w:spacing w:after="0" w:line="240" w:lineRule="auto"/>
              <w:rPr>
                <w:rFonts w:eastAsia="Times New Roman" w:cs="Arial"/>
                <w:lang w:eastAsia="en-GB"/>
              </w:rPr>
            </w:pPr>
          </w:p>
        </w:tc>
      </w:tr>
      <w:tr w:rsidR="00433DDE" w:rsidRPr="00ED3F9A" w14:paraId="00760B2F" w14:textId="77777777" w:rsidTr="00ED3F9A">
        <w:trPr>
          <w:trHeight w:val="584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9303437" w14:textId="0094D03A" w:rsidR="00433DDE" w:rsidRPr="00ED3F9A" w:rsidRDefault="00C075EB" w:rsidP="00ED3F9A">
            <w:pPr>
              <w:spacing w:after="0" w:line="240" w:lineRule="auto"/>
              <w:rPr>
                <w:rFonts w:eastAsia="Times New Roman" w:cs="Arial"/>
                <w:lang w:eastAsia="en-GB"/>
              </w:rPr>
            </w:pPr>
            <w:r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 xml:space="preserve">Industrial </w:t>
            </w:r>
            <w:r w:rsidR="000D7E18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>b</w:t>
            </w:r>
            <w:r w:rsidR="00433DDE" w:rsidRPr="00ED3F9A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 xml:space="preserve">ooster </w:t>
            </w:r>
            <w:r w:rsidR="000D7E18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>p</w:t>
            </w:r>
            <w:r w:rsidR="00433DDE" w:rsidRPr="00ED3F9A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>ump</w:t>
            </w:r>
          </w:p>
        </w:tc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9501659" w14:textId="56926A20" w:rsidR="00433DDE" w:rsidRPr="00ED3F9A" w:rsidRDefault="00433DDE" w:rsidP="00ED3F9A">
            <w:pPr>
              <w:spacing w:after="0" w:line="240" w:lineRule="auto"/>
              <w:rPr>
                <w:rFonts w:eastAsia="Times New Roman" w:cs="Arial"/>
                <w:lang w:eastAsia="en-GB"/>
              </w:rPr>
            </w:pPr>
          </w:p>
        </w:tc>
      </w:tr>
      <w:tr w:rsidR="00433DDE" w:rsidRPr="00ED3F9A" w14:paraId="469C3F3B" w14:textId="77777777" w:rsidTr="00ED3F9A">
        <w:trPr>
          <w:trHeight w:val="584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B97BC0D" w14:textId="1FA821BC" w:rsidR="00433DDE" w:rsidRPr="00ED3F9A" w:rsidRDefault="00433DDE" w:rsidP="00ED3F9A">
            <w:pPr>
              <w:spacing w:after="0" w:line="240" w:lineRule="auto"/>
              <w:rPr>
                <w:rFonts w:eastAsia="Times New Roman" w:cs="Arial"/>
                <w:lang w:eastAsia="en-GB"/>
              </w:rPr>
            </w:pPr>
            <w:r w:rsidRPr="00ED3F9A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 xml:space="preserve">LED </w:t>
            </w:r>
            <w:r w:rsidR="000D7E18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>l</w:t>
            </w:r>
            <w:r w:rsidRPr="00ED3F9A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>ighting</w:t>
            </w:r>
          </w:p>
        </w:tc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7161E7C" w14:textId="49FE3567" w:rsidR="00433DDE" w:rsidRPr="00ED3F9A" w:rsidRDefault="00433DDE" w:rsidP="00ED3F9A">
            <w:pPr>
              <w:spacing w:after="0" w:line="240" w:lineRule="auto"/>
              <w:rPr>
                <w:rFonts w:eastAsia="Times New Roman" w:cs="Arial"/>
                <w:lang w:eastAsia="en-GB"/>
              </w:rPr>
            </w:pPr>
          </w:p>
        </w:tc>
      </w:tr>
      <w:tr w:rsidR="00433DDE" w:rsidRPr="00ED3F9A" w14:paraId="3B7EB16F" w14:textId="77777777" w:rsidTr="00ED3F9A">
        <w:trPr>
          <w:trHeight w:val="584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3329F82" w14:textId="6C2C5714" w:rsidR="00433DDE" w:rsidRPr="00ED3F9A" w:rsidRDefault="00C075EB" w:rsidP="00ED3F9A">
            <w:pPr>
              <w:spacing w:after="0" w:line="240" w:lineRule="auto"/>
              <w:rPr>
                <w:rFonts w:eastAsia="Times New Roman" w:cs="Arial"/>
                <w:lang w:eastAsia="en-GB"/>
              </w:rPr>
            </w:pPr>
            <w:r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 xml:space="preserve">Domestic </w:t>
            </w:r>
            <w:r w:rsidR="000D7E18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>h</w:t>
            </w:r>
            <w:r w:rsidR="00433DDE" w:rsidRPr="00ED3F9A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 xml:space="preserve">eating </w:t>
            </w:r>
            <w:r w:rsidR="000D7E18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>c</w:t>
            </w:r>
            <w:r w:rsidR="00433DDE" w:rsidRPr="00ED3F9A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>ontrols</w:t>
            </w:r>
          </w:p>
        </w:tc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81E3FB3" w14:textId="385379D9" w:rsidR="00433DDE" w:rsidRPr="00ED3F9A" w:rsidRDefault="00433DDE" w:rsidP="00ED3F9A">
            <w:pPr>
              <w:spacing w:after="0" w:line="240" w:lineRule="auto"/>
              <w:rPr>
                <w:rFonts w:eastAsia="Times New Roman" w:cs="Arial"/>
                <w:lang w:eastAsia="en-GB"/>
              </w:rPr>
            </w:pPr>
          </w:p>
        </w:tc>
      </w:tr>
      <w:tr w:rsidR="00433DDE" w:rsidRPr="00ED3F9A" w14:paraId="0FD83FAB" w14:textId="77777777" w:rsidTr="00ED3F9A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669CF76" w14:textId="43DDD8B8" w:rsidR="00433DDE" w:rsidRPr="00ED3F9A" w:rsidRDefault="00C075EB" w:rsidP="00ED3F9A">
            <w:pPr>
              <w:spacing w:after="0" w:line="240" w:lineRule="auto"/>
              <w:rPr>
                <w:rFonts w:eastAsia="Times New Roman" w:cs="Arial"/>
                <w:lang w:eastAsia="en-GB"/>
              </w:rPr>
            </w:pPr>
            <w:r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 xml:space="preserve">Commercial </w:t>
            </w:r>
            <w:r w:rsidR="000D7E18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>f</w:t>
            </w:r>
            <w:r w:rsidR="00433DDE" w:rsidRPr="00ED3F9A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>an</w:t>
            </w:r>
          </w:p>
        </w:tc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4489711" w14:textId="757653F8" w:rsidR="00433DDE" w:rsidRPr="00ED3F9A" w:rsidRDefault="00433DDE" w:rsidP="00ED3F9A">
            <w:pPr>
              <w:spacing w:after="0" w:line="240" w:lineRule="auto"/>
              <w:rPr>
                <w:rFonts w:eastAsia="Times New Roman" w:cs="Arial"/>
                <w:lang w:eastAsia="en-GB"/>
              </w:rPr>
            </w:pPr>
          </w:p>
        </w:tc>
      </w:tr>
      <w:tr w:rsidR="00433DDE" w:rsidRPr="00ED3F9A" w14:paraId="231FFD1B" w14:textId="77777777" w:rsidTr="00ED3F9A">
        <w:trPr>
          <w:trHeight w:val="584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60F4A73" w14:textId="32623283" w:rsidR="00433DDE" w:rsidRPr="00ED3F9A" w:rsidRDefault="00C075EB" w:rsidP="00ED3F9A">
            <w:pPr>
              <w:spacing w:after="0" w:line="240" w:lineRule="auto"/>
              <w:rPr>
                <w:rFonts w:eastAsia="Times New Roman" w:cs="Arial"/>
                <w:lang w:eastAsia="en-GB"/>
              </w:rPr>
            </w:pPr>
            <w:r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 xml:space="preserve">Industrial </w:t>
            </w:r>
            <w:r w:rsidR="000D7E18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>c</w:t>
            </w:r>
            <w:r w:rsidR="00433DDE" w:rsidRPr="00ED3F9A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 xml:space="preserve">hiller </w:t>
            </w:r>
          </w:p>
        </w:tc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3A81AFC" w14:textId="57803EA3" w:rsidR="00433DDE" w:rsidRPr="00ED3F9A" w:rsidRDefault="00433DDE" w:rsidP="00ED3F9A">
            <w:pPr>
              <w:spacing w:after="0" w:line="240" w:lineRule="auto"/>
              <w:rPr>
                <w:rFonts w:eastAsia="Times New Roman" w:cs="Arial"/>
                <w:lang w:eastAsia="en-GB"/>
              </w:rPr>
            </w:pPr>
          </w:p>
        </w:tc>
      </w:tr>
      <w:tr w:rsidR="00433DDE" w:rsidRPr="00ED3F9A" w14:paraId="3FAF6F0F" w14:textId="77777777" w:rsidTr="00ED3F9A">
        <w:trPr>
          <w:trHeight w:val="584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D3DBA32" w14:textId="22D64E27" w:rsidR="00433DDE" w:rsidRPr="00ED3F9A" w:rsidRDefault="00433DDE" w:rsidP="00ED3F9A">
            <w:pPr>
              <w:spacing w:after="0" w:line="240" w:lineRule="auto"/>
              <w:rPr>
                <w:rFonts w:eastAsia="Times New Roman" w:cs="Arial"/>
                <w:lang w:eastAsia="en-GB"/>
              </w:rPr>
            </w:pPr>
            <w:r w:rsidRPr="00ED3F9A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 xml:space="preserve">Fluorescent </w:t>
            </w:r>
            <w:r w:rsidR="000D7E18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>l</w:t>
            </w:r>
            <w:r w:rsidRPr="00ED3F9A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>ighting</w:t>
            </w:r>
          </w:p>
        </w:tc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41CCB48" w14:textId="6DEFE2A1" w:rsidR="00433DDE" w:rsidRPr="00ED3F9A" w:rsidRDefault="00433DDE" w:rsidP="00ED3F9A">
            <w:pPr>
              <w:spacing w:after="0" w:line="240" w:lineRule="auto"/>
              <w:rPr>
                <w:rFonts w:eastAsia="Times New Roman" w:cs="Arial"/>
                <w:lang w:eastAsia="en-GB"/>
              </w:rPr>
            </w:pPr>
          </w:p>
        </w:tc>
      </w:tr>
      <w:tr w:rsidR="00433DDE" w:rsidRPr="00ED3F9A" w14:paraId="391CD33A" w14:textId="77777777" w:rsidTr="00ED3F9A">
        <w:trPr>
          <w:trHeight w:val="584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8446D7D" w14:textId="6CB7278C" w:rsidR="00433DDE" w:rsidRPr="00ED3F9A" w:rsidRDefault="00433DDE" w:rsidP="00ED3F9A">
            <w:pPr>
              <w:spacing w:after="0" w:line="240" w:lineRule="auto"/>
              <w:rPr>
                <w:rFonts w:eastAsia="Times New Roman" w:cs="Arial"/>
                <w:lang w:eastAsia="en-GB"/>
              </w:rPr>
            </w:pPr>
            <w:r w:rsidRPr="00ED3F9A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 xml:space="preserve">Hot </w:t>
            </w:r>
            <w:r w:rsidR="000D7E18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>w</w:t>
            </w:r>
            <w:r w:rsidRPr="00ED3F9A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 xml:space="preserve">ater </w:t>
            </w:r>
            <w:r w:rsidR="000D7E18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>h</w:t>
            </w:r>
            <w:r w:rsidRPr="00ED3F9A">
              <w:rPr>
                <w:rFonts w:eastAsia="Times New Roman" w:cs="Arial"/>
                <w:color w:val="000000" w:themeColor="text1"/>
                <w:kern w:val="24"/>
                <w:lang w:val="en-US" w:eastAsia="en-GB"/>
              </w:rPr>
              <w:t>eater</w:t>
            </w:r>
          </w:p>
        </w:tc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429227D" w14:textId="26D63E84" w:rsidR="00433DDE" w:rsidRPr="00ED3F9A" w:rsidRDefault="00433DDE" w:rsidP="00ED3F9A">
            <w:pPr>
              <w:spacing w:after="0" w:line="240" w:lineRule="auto"/>
              <w:rPr>
                <w:rFonts w:eastAsia="Times New Roman" w:cs="Arial"/>
                <w:lang w:eastAsia="en-GB"/>
              </w:rPr>
            </w:pPr>
          </w:p>
        </w:tc>
      </w:tr>
    </w:tbl>
    <w:p w14:paraId="38604A36" w14:textId="77777777" w:rsidR="000D7E18" w:rsidRPr="002F5A2D" w:rsidRDefault="000D7E18" w:rsidP="000D7E18">
      <w:pPr>
        <w:rPr>
          <w:rFonts w:cs="Arial"/>
        </w:rPr>
      </w:pPr>
    </w:p>
    <w:p w14:paraId="610BD866" w14:textId="2C8BA9FB" w:rsidR="000D7E18" w:rsidRDefault="000D7E18" w:rsidP="000D7E18">
      <w:pPr>
        <w:pStyle w:val="ListParagraph"/>
        <w:numPr>
          <w:ilvl w:val="0"/>
          <w:numId w:val="35"/>
        </w:numPr>
        <w:ind w:left="360"/>
        <w:rPr>
          <w:rFonts w:ascii="Arial" w:hAnsi="Arial" w:cs="Arial"/>
        </w:rPr>
      </w:pPr>
      <w:r w:rsidRPr="002F5A2D">
        <w:rPr>
          <w:rFonts w:ascii="Arial" w:hAnsi="Arial" w:cs="Arial"/>
        </w:rPr>
        <w:t xml:space="preserve">How is electricity distributed </w:t>
      </w:r>
      <w:r>
        <w:rPr>
          <w:rFonts w:ascii="Arial" w:hAnsi="Arial" w:cs="Arial"/>
        </w:rPr>
        <w:t>in</w:t>
      </w:r>
      <w:r w:rsidRPr="002F5A2D">
        <w:rPr>
          <w:rFonts w:ascii="Arial" w:hAnsi="Arial" w:cs="Arial"/>
        </w:rPr>
        <w:t xml:space="preserve"> domestic dwellings?</w:t>
      </w:r>
    </w:p>
    <w:p w14:paraId="0504D2CF" w14:textId="77777777" w:rsidR="000D7E18" w:rsidRPr="000D7E18" w:rsidRDefault="000D7E18" w:rsidP="000D7E18">
      <w:pPr>
        <w:rPr>
          <w:rFonts w:cs="Arial"/>
        </w:rPr>
      </w:pPr>
    </w:p>
    <w:p w14:paraId="3EAD4185" w14:textId="77777777" w:rsidR="000D7E18" w:rsidRPr="002F5A2D" w:rsidRDefault="000D7E18" w:rsidP="000D7E18">
      <w:pPr>
        <w:rPr>
          <w:rFonts w:cs="Arial"/>
          <w:color w:val="FF0000"/>
        </w:rPr>
      </w:pPr>
    </w:p>
    <w:p w14:paraId="17B77245" w14:textId="223C3DD3" w:rsidR="000D7E18" w:rsidRPr="002F5A2D" w:rsidRDefault="000D7E18" w:rsidP="000D7E18">
      <w:pPr>
        <w:pStyle w:val="ListParagraph"/>
        <w:numPr>
          <w:ilvl w:val="0"/>
          <w:numId w:val="35"/>
        </w:numPr>
        <w:ind w:left="360"/>
        <w:rPr>
          <w:rFonts w:ascii="Arial" w:hAnsi="Arial" w:cs="Arial"/>
        </w:rPr>
      </w:pPr>
      <w:r w:rsidRPr="002F5A2D">
        <w:rPr>
          <w:rFonts w:ascii="Arial" w:hAnsi="Arial" w:cs="Arial"/>
        </w:rPr>
        <w:t xml:space="preserve">In larger buildings, </w:t>
      </w:r>
      <w:r w:rsidR="003D622B" w:rsidRPr="002F5A2D">
        <w:rPr>
          <w:rFonts w:ascii="Arial" w:hAnsi="Arial" w:cs="Arial"/>
        </w:rPr>
        <w:t>h</w:t>
      </w:r>
      <w:r w:rsidR="003D622B">
        <w:rPr>
          <w:rFonts w:ascii="Arial" w:hAnsi="Arial" w:cs="Arial"/>
        </w:rPr>
        <w:t>ow</w:t>
      </w:r>
      <w:r>
        <w:rPr>
          <w:rFonts w:ascii="Arial" w:hAnsi="Arial" w:cs="Arial"/>
        </w:rPr>
        <w:t xml:space="preserve"> is electricity distributed?</w:t>
      </w:r>
    </w:p>
    <w:p w14:paraId="6686DD29" w14:textId="5EDF622F" w:rsidR="00433DDE" w:rsidRDefault="00433DDE" w:rsidP="00ED3F9A">
      <w:pPr>
        <w:rPr>
          <w:rFonts w:cs="Arial"/>
          <w:color w:val="FF0000"/>
        </w:rPr>
      </w:pPr>
    </w:p>
    <w:p w14:paraId="3AC67B51" w14:textId="6B75AEE3" w:rsidR="00433DDE" w:rsidRDefault="00433DDE" w:rsidP="00ED3F9A">
      <w:pPr>
        <w:rPr>
          <w:rFonts w:cs="Arial"/>
          <w:color w:val="FF0000"/>
        </w:rPr>
      </w:pPr>
    </w:p>
    <w:p w14:paraId="1CC319DA" w14:textId="03C37C84" w:rsidR="00433DDE" w:rsidRDefault="00433DDE" w:rsidP="00ED3F9A">
      <w:pPr>
        <w:rPr>
          <w:rFonts w:cs="Arial"/>
          <w:color w:val="FF0000"/>
        </w:rPr>
      </w:pPr>
    </w:p>
    <w:p w14:paraId="7D8C8FE4" w14:textId="14792A06" w:rsidR="00433DDE" w:rsidRDefault="00433DDE" w:rsidP="00ED3F9A">
      <w:pPr>
        <w:rPr>
          <w:rFonts w:cs="Arial"/>
          <w:color w:val="FF0000"/>
        </w:rPr>
      </w:pPr>
    </w:p>
    <w:p w14:paraId="074DD5F7" w14:textId="50161788" w:rsidR="00433DDE" w:rsidRDefault="00433DDE" w:rsidP="00ED3F9A">
      <w:pPr>
        <w:rPr>
          <w:rFonts w:cs="Arial"/>
          <w:color w:val="FF0000"/>
        </w:rPr>
      </w:pPr>
    </w:p>
    <w:p w14:paraId="7A919C16" w14:textId="3F1DF679" w:rsidR="00433DDE" w:rsidRDefault="00433DDE" w:rsidP="00ED3F9A">
      <w:pPr>
        <w:rPr>
          <w:rFonts w:cs="Arial"/>
          <w:color w:val="FF0000"/>
        </w:rPr>
      </w:pPr>
    </w:p>
    <w:p w14:paraId="7B854ACF" w14:textId="103711D6" w:rsidR="00433DDE" w:rsidRDefault="00433DDE" w:rsidP="00ED3F9A">
      <w:pPr>
        <w:rPr>
          <w:rFonts w:cs="Arial"/>
          <w:color w:val="FF0000"/>
        </w:rPr>
      </w:pPr>
    </w:p>
    <w:p w14:paraId="2BB3FE5C" w14:textId="77777777" w:rsidR="000D7E18" w:rsidRDefault="000D7E18" w:rsidP="00ED3F9A">
      <w:pPr>
        <w:rPr>
          <w:rFonts w:cs="Arial"/>
          <w:color w:val="FF0000"/>
        </w:rPr>
      </w:pPr>
    </w:p>
    <w:p w14:paraId="1904F011" w14:textId="77777777" w:rsidR="00433DDE" w:rsidRPr="002F5A2D" w:rsidRDefault="00433DDE" w:rsidP="00ED3F9A">
      <w:pPr>
        <w:rPr>
          <w:rFonts w:cs="Arial"/>
          <w:color w:val="FF0000"/>
        </w:rPr>
      </w:pPr>
    </w:p>
    <w:p w14:paraId="3DFC8B9A" w14:textId="18CDB6DF" w:rsidR="00433DDE" w:rsidRDefault="00433DDE" w:rsidP="00433DDE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What device is </w:t>
      </w:r>
      <w:r w:rsidR="00441BD5">
        <w:rPr>
          <w:rFonts w:ascii="Arial" w:hAnsi="Arial" w:cs="Arial"/>
        </w:rPr>
        <w:t>shown here</w:t>
      </w:r>
      <w:r>
        <w:rPr>
          <w:rFonts w:ascii="Arial" w:hAnsi="Arial" w:cs="Arial"/>
        </w:rPr>
        <w:t>?</w:t>
      </w:r>
    </w:p>
    <w:p w14:paraId="1C84564F" w14:textId="6558BF6B" w:rsidR="00433DDE" w:rsidRDefault="00433DDE" w:rsidP="002F5A2D">
      <w:pPr>
        <w:ind w:left="360"/>
        <w:rPr>
          <w:rFonts w:cs="Arial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8B448DC" wp14:editId="575BE35B">
            <wp:simplePos x="0" y="0"/>
            <wp:positionH relativeFrom="column">
              <wp:posOffset>0</wp:posOffset>
            </wp:positionH>
            <wp:positionV relativeFrom="paragraph">
              <wp:posOffset>209550</wp:posOffset>
            </wp:positionV>
            <wp:extent cx="1895475" cy="1895475"/>
            <wp:effectExtent l="0" t="0" r="9525" b="9525"/>
            <wp:wrapTopAndBottom/>
            <wp:docPr id="4098" name="Picture 2" descr="Image result for mcb circuit breaker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8" name="Picture 2" descr="Image result for mcb circuit breaker"/>
                    <pic:cNvPicPr>
                      <a:picLocks noGrp="1"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D7AA6AA" w14:textId="77777777" w:rsidR="00433DDE" w:rsidRPr="002F5A2D" w:rsidRDefault="00433DDE" w:rsidP="00433DDE">
      <w:pPr>
        <w:rPr>
          <w:rFonts w:cs="Arial"/>
        </w:rPr>
      </w:pPr>
    </w:p>
    <w:p w14:paraId="27577B49" w14:textId="77777777" w:rsidR="00474F67" w:rsidRDefault="00474F67" w:rsidP="00474F67">
      <w:pPr>
        <w:rPr>
          <w:rFonts w:cs="Arial"/>
          <w:szCs w:val="22"/>
        </w:rPr>
      </w:pPr>
    </w:p>
    <w:p w14:paraId="622158B0" w14:textId="6F180431" w:rsidR="006E1028" w:rsidRDefault="006E1028" w:rsidP="006E1028">
      <w:pPr>
        <w:pStyle w:val="Answer"/>
      </w:pPr>
    </w:p>
    <w:sectPr w:rsidR="006E1028" w:rsidSect="00F03E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8AB37F" w14:textId="77777777" w:rsidR="00DA3755" w:rsidRDefault="00DA3755">
      <w:pPr>
        <w:spacing w:before="0" w:after="0"/>
      </w:pPr>
      <w:r>
        <w:separator/>
      </w:r>
    </w:p>
  </w:endnote>
  <w:endnote w:type="continuationSeparator" w:id="0">
    <w:p w14:paraId="50779BD1" w14:textId="77777777" w:rsidR="00DA3755" w:rsidRDefault="00DA375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660904" w14:textId="77777777" w:rsidR="00624927" w:rsidRDefault="006249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8593E" w14:textId="77777777" w:rsidR="00110217" w:rsidRPr="00F03E33" w:rsidRDefault="009A2CD2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C3A5458" wp14:editId="44C29D51">
              <wp:simplePos x="0" y="0"/>
              <wp:positionH relativeFrom="margin">
                <wp:posOffset>1082040</wp:posOffset>
              </wp:positionH>
              <wp:positionV relativeFrom="paragraph">
                <wp:posOffset>96520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6D15929D" w14:textId="31FBF3E0" w:rsidR="009A2CD2" w:rsidRPr="006953AB" w:rsidRDefault="00624927" w:rsidP="009A2CD2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24927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9A2CD2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6FA68326" w14:textId="77777777" w:rsidR="009A2CD2" w:rsidRDefault="009A2CD2" w:rsidP="009A2CD2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C3A5458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5.2pt;margin-top:7.6pt;width:264.75pt;height:29.2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" fillcolor="window" strokecolor="window" strokeweight=".5pt">
              <v:textbox>
                <w:txbxContent>
                  <w:p w14:paraId="6D15929D" w14:textId="31FBF3E0" w:rsidR="009A2CD2" w:rsidRPr="006953AB" w:rsidRDefault="00624927" w:rsidP="009A2CD2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24927">
                      <w:rPr>
                        <w:sz w:val="18"/>
                        <w:szCs w:val="18"/>
                      </w:rPr>
                      <w:t>© City &amp; Guilds Limited</w:t>
                    </w:r>
                    <w:r w:rsidR="009A2CD2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6FA68326" w14:textId="77777777" w:rsidR="009A2CD2" w:rsidRDefault="009A2CD2" w:rsidP="009A2CD2"/>
                </w:txbxContent>
              </v:textbox>
              <w10:wrap anchorx="margin"/>
            </v:shape>
          </w:pict>
        </mc:Fallback>
      </mc:AlternateContent>
    </w:r>
    <w:r w:rsidR="007F2A40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791A1519" wp14:editId="78A856C4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81CD95" w14:textId="77777777" w:rsidR="00624927" w:rsidRDefault="006249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11FC64" w14:textId="77777777" w:rsidR="00DA3755" w:rsidRDefault="00DA3755">
      <w:pPr>
        <w:spacing w:before="0" w:after="0"/>
      </w:pPr>
      <w:r>
        <w:separator/>
      </w:r>
    </w:p>
  </w:footnote>
  <w:footnote w:type="continuationSeparator" w:id="0">
    <w:p w14:paraId="4DD95E04" w14:textId="77777777" w:rsidR="00DA3755" w:rsidRDefault="00DA375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3D612" w14:textId="77777777" w:rsidR="00624927" w:rsidRDefault="0062492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20F752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1985D3BF" wp14:editId="3E19057A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71BCCEE4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60F3F0E9" wp14:editId="096E0173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7DD71D2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DEA25A" w14:textId="77777777" w:rsidR="00624927" w:rsidRDefault="006249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810ECC"/>
    <w:multiLevelType w:val="hybridMultilevel"/>
    <w:tmpl w:val="E6AAB36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8774929">
    <w:abstractNumId w:val="4"/>
  </w:num>
  <w:num w:numId="2" w16cid:durableId="402215455">
    <w:abstractNumId w:val="14"/>
  </w:num>
  <w:num w:numId="3" w16cid:durableId="391544301">
    <w:abstractNumId w:val="22"/>
  </w:num>
  <w:num w:numId="4" w16cid:durableId="1819036743">
    <w:abstractNumId w:val="16"/>
  </w:num>
  <w:num w:numId="5" w16cid:durableId="1145852024">
    <w:abstractNumId w:val="7"/>
  </w:num>
  <w:num w:numId="6" w16cid:durableId="1932816495">
    <w:abstractNumId w:val="15"/>
  </w:num>
  <w:num w:numId="7" w16cid:durableId="2015062492">
    <w:abstractNumId w:val="7"/>
  </w:num>
  <w:num w:numId="8" w16cid:durableId="159008354">
    <w:abstractNumId w:val="1"/>
  </w:num>
  <w:num w:numId="9" w16cid:durableId="1248609408">
    <w:abstractNumId w:val="7"/>
    <w:lvlOverride w:ilvl="0">
      <w:startOverride w:val="1"/>
    </w:lvlOverride>
  </w:num>
  <w:num w:numId="10" w16cid:durableId="1742288863">
    <w:abstractNumId w:val="17"/>
  </w:num>
  <w:num w:numId="11" w16cid:durableId="715853592">
    <w:abstractNumId w:val="13"/>
  </w:num>
  <w:num w:numId="12" w16cid:durableId="315568970">
    <w:abstractNumId w:val="5"/>
  </w:num>
  <w:num w:numId="13" w16cid:durableId="1912307028">
    <w:abstractNumId w:val="12"/>
  </w:num>
  <w:num w:numId="14" w16cid:durableId="739525774">
    <w:abstractNumId w:val="19"/>
  </w:num>
  <w:num w:numId="15" w16cid:durableId="1257249738">
    <w:abstractNumId w:val="10"/>
  </w:num>
  <w:num w:numId="16" w16cid:durableId="24403047">
    <w:abstractNumId w:val="6"/>
  </w:num>
  <w:num w:numId="17" w16cid:durableId="1084764063">
    <w:abstractNumId w:val="24"/>
  </w:num>
  <w:num w:numId="18" w16cid:durableId="1444304833">
    <w:abstractNumId w:val="25"/>
  </w:num>
  <w:num w:numId="19" w16cid:durableId="1753236440">
    <w:abstractNumId w:val="3"/>
  </w:num>
  <w:num w:numId="20" w16cid:durableId="1961260823">
    <w:abstractNumId w:val="2"/>
  </w:num>
  <w:num w:numId="21" w16cid:durableId="859586220">
    <w:abstractNumId w:val="8"/>
  </w:num>
  <w:num w:numId="22" w16cid:durableId="723720550">
    <w:abstractNumId w:val="8"/>
    <w:lvlOverride w:ilvl="0">
      <w:startOverride w:val="1"/>
    </w:lvlOverride>
  </w:num>
  <w:num w:numId="23" w16cid:durableId="543757856">
    <w:abstractNumId w:val="23"/>
  </w:num>
  <w:num w:numId="24" w16cid:durableId="2074232873">
    <w:abstractNumId w:val="8"/>
    <w:lvlOverride w:ilvl="0">
      <w:startOverride w:val="1"/>
    </w:lvlOverride>
  </w:num>
  <w:num w:numId="25" w16cid:durableId="1293706345">
    <w:abstractNumId w:val="8"/>
    <w:lvlOverride w:ilvl="0">
      <w:startOverride w:val="1"/>
    </w:lvlOverride>
  </w:num>
  <w:num w:numId="26" w16cid:durableId="936211890">
    <w:abstractNumId w:val="9"/>
  </w:num>
  <w:num w:numId="27" w16cid:durableId="259029175">
    <w:abstractNumId w:val="20"/>
  </w:num>
  <w:num w:numId="28" w16cid:durableId="936138597">
    <w:abstractNumId w:val="8"/>
    <w:lvlOverride w:ilvl="0">
      <w:startOverride w:val="1"/>
    </w:lvlOverride>
  </w:num>
  <w:num w:numId="29" w16cid:durableId="882253852">
    <w:abstractNumId w:val="21"/>
  </w:num>
  <w:num w:numId="30" w16cid:durableId="1611820090">
    <w:abstractNumId w:val="8"/>
  </w:num>
  <w:num w:numId="31" w16cid:durableId="1781728835">
    <w:abstractNumId w:val="8"/>
    <w:lvlOverride w:ilvl="0">
      <w:startOverride w:val="1"/>
    </w:lvlOverride>
  </w:num>
  <w:num w:numId="32" w16cid:durableId="1871256747">
    <w:abstractNumId w:val="8"/>
    <w:lvlOverride w:ilvl="0">
      <w:startOverride w:val="1"/>
    </w:lvlOverride>
  </w:num>
  <w:num w:numId="33" w16cid:durableId="1768387330">
    <w:abstractNumId w:val="0"/>
  </w:num>
  <w:num w:numId="34" w16cid:durableId="2068448923">
    <w:abstractNumId w:val="11"/>
  </w:num>
  <w:num w:numId="35" w16cid:durableId="136952984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DDE"/>
    <w:rsid w:val="000033BD"/>
    <w:rsid w:val="0006059A"/>
    <w:rsid w:val="00082C62"/>
    <w:rsid w:val="000B231F"/>
    <w:rsid w:val="000D7E18"/>
    <w:rsid w:val="000E194B"/>
    <w:rsid w:val="00110217"/>
    <w:rsid w:val="00152AC3"/>
    <w:rsid w:val="00156AF3"/>
    <w:rsid w:val="0019491D"/>
    <w:rsid w:val="001F74AD"/>
    <w:rsid w:val="00290326"/>
    <w:rsid w:val="002D07A8"/>
    <w:rsid w:val="003127FD"/>
    <w:rsid w:val="003405EA"/>
    <w:rsid w:val="003B1E21"/>
    <w:rsid w:val="003D622B"/>
    <w:rsid w:val="00404B31"/>
    <w:rsid w:val="00433DDE"/>
    <w:rsid w:val="00441BD5"/>
    <w:rsid w:val="00443B2E"/>
    <w:rsid w:val="00474F67"/>
    <w:rsid w:val="0048500D"/>
    <w:rsid w:val="00524E1B"/>
    <w:rsid w:val="00565F26"/>
    <w:rsid w:val="00592613"/>
    <w:rsid w:val="006135C0"/>
    <w:rsid w:val="00624927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B647A"/>
    <w:rsid w:val="007E0613"/>
    <w:rsid w:val="007F2A40"/>
    <w:rsid w:val="00801A68"/>
    <w:rsid w:val="008C1F1C"/>
    <w:rsid w:val="009975A0"/>
    <w:rsid w:val="009A2CD2"/>
    <w:rsid w:val="009C5C6E"/>
    <w:rsid w:val="00A2454C"/>
    <w:rsid w:val="00AE245C"/>
    <w:rsid w:val="00B054EC"/>
    <w:rsid w:val="00BE2446"/>
    <w:rsid w:val="00BE2C21"/>
    <w:rsid w:val="00BF7F8D"/>
    <w:rsid w:val="00C01D20"/>
    <w:rsid w:val="00C075EB"/>
    <w:rsid w:val="00C202BF"/>
    <w:rsid w:val="00C858D7"/>
    <w:rsid w:val="00CD5CF7"/>
    <w:rsid w:val="00D073BC"/>
    <w:rsid w:val="00D17B35"/>
    <w:rsid w:val="00D56B82"/>
    <w:rsid w:val="00DA2485"/>
    <w:rsid w:val="00DA3755"/>
    <w:rsid w:val="00DE29A8"/>
    <w:rsid w:val="00E90FDC"/>
    <w:rsid w:val="00EF41C6"/>
    <w:rsid w:val="00F03E33"/>
    <w:rsid w:val="00F15749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54FD38"/>
  <w15:docId w15:val="{BCA4CA09-BA04-4205-9BED-94DACD379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33DDE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paragraph" w:styleId="Revision">
    <w:name w:val="Revision"/>
    <w:hidden/>
    <w:semiHidden/>
    <w:rsid w:val="00624927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067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Tutor BSE.dotx</Template>
  <TotalTime>0</TotalTime>
  <Pages>2</Pages>
  <Words>26</Words>
  <Characters>503</Characters>
  <Application>Microsoft Office Word</Application>
  <DocSecurity>0</DocSecurity>
  <Lines>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2025-11-17T22:45:00Z</dcterms:created>
  <dcterms:modified xsi:type="dcterms:W3CDTF">2025-11-20T15:23:00Z</dcterms:modified>
</cp:coreProperties>
</file>